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45F3E9" w14:textId="77777777" w:rsidR="00D55836" w:rsidRDefault="00D55836" w:rsidP="00D5583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Roger KELSEY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fl.1429)</w:t>
      </w:r>
    </w:p>
    <w:p w14:paraId="52AB2735" w14:textId="77777777" w:rsidR="00D55836" w:rsidRDefault="00D55836" w:rsidP="00D5583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Draper.</w:t>
      </w:r>
    </w:p>
    <w:p w14:paraId="0B0BF5F2" w14:textId="77777777" w:rsidR="00D55836" w:rsidRDefault="00D55836" w:rsidP="00D55836">
      <w:pPr>
        <w:pStyle w:val="NoSpacing"/>
        <w:rPr>
          <w:rFonts w:cs="Times New Roman"/>
          <w:szCs w:val="24"/>
        </w:rPr>
      </w:pPr>
    </w:p>
    <w:p w14:paraId="64E708A6" w14:textId="77777777" w:rsidR="00D55836" w:rsidRDefault="00D55836" w:rsidP="00D55836">
      <w:pPr>
        <w:pStyle w:val="NoSpacing"/>
        <w:rPr>
          <w:rFonts w:cs="Times New Roman"/>
          <w:szCs w:val="24"/>
        </w:rPr>
      </w:pPr>
    </w:p>
    <w:p w14:paraId="0E43A9F1" w14:textId="77777777" w:rsidR="00D55836" w:rsidRDefault="00D55836" w:rsidP="00D5583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1429</w:t>
      </w:r>
      <w:r>
        <w:rPr>
          <w:rFonts w:cs="Times New Roman"/>
          <w:szCs w:val="24"/>
        </w:rPr>
        <w:tab/>
        <w:t xml:space="preserve">He took on an apprentice, Richard </w:t>
      </w:r>
      <w:proofErr w:type="spellStart"/>
      <w:r>
        <w:rPr>
          <w:rFonts w:cs="Times New Roman"/>
          <w:szCs w:val="24"/>
        </w:rPr>
        <w:t>Timerden</w:t>
      </w:r>
      <w:proofErr w:type="spellEnd"/>
      <w:r>
        <w:rPr>
          <w:rFonts w:cs="Times New Roman"/>
          <w:szCs w:val="24"/>
        </w:rPr>
        <w:t>(q.v.).</w:t>
      </w:r>
    </w:p>
    <w:p w14:paraId="54DB29AA" w14:textId="77777777" w:rsidR="00D55836" w:rsidRDefault="00D55836" w:rsidP="00D5583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AE71F2">
          <w:rPr>
            <w:rStyle w:val="Hyperlink"/>
            <w:rFonts w:cs="Times New Roman"/>
            <w:szCs w:val="24"/>
          </w:rPr>
          <w:t>www.londonroll.org</w:t>
        </w:r>
      </w:hyperlink>
      <w:r>
        <w:rPr>
          <w:rFonts w:cs="Times New Roman"/>
          <w:szCs w:val="24"/>
        </w:rPr>
        <w:t xml:space="preserve"> )</w:t>
      </w:r>
    </w:p>
    <w:p w14:paraId="76DA318D" w14:textId="77777777" w:rsidR="00D55836" w:rsidRDefault="00D55836" w:rsidP="00D55836">
      <w:pPr>
        <w:pStyle w:val="NoSpacing"/>
        <w:rPr>
          <w:rFonts w:cs="Times New Roman"/>
          <w:szCs w:val="24"/>
        </w:rPr>
      </w:pPr>
    </w:p>
    <w:p w14:paraId="2BABE369" w14:textId="77777777" w:rsidR="00D55836" w:rsidRDefault="00D55836" w:rsidP="00D55836">
      <w:pPr>
        <w:pStyle w:val="NoSpacing"/>
        <w:rPr>
          <w:rFonts w:cs="Times New Roman"/>
          <w:szCs w:val="24"/>
        </w:rPr>
      </w:pPr>
    </w:p>
    <w:p w14:paraId="7C401047" w14:textId="77777777" w:rsidR="00D55836" w:rsidRDefault="00D55836" w:rsidP="00D5583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July 2024</w:t>
      </w:r>
    </w:p>
    <w:p w14:paraId="7A59111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B8CCF1" w14:textId="77777777" w:rsidR="00D55836" w:rsidRDefault="00D55836" w:rsidP="009139A6">
      <w:r>
        <w:separator/>
      </w:r>
    </w:p>
  </w:endnote>
  <w:endnote w:type="continuationSeparator" w:id="0">
    <w:p w14:paraId="12635395" w14:textId="77777777" w:rsidR="00D55836" w:rsidRDefault="00D5583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33550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0024E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76710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4B0CF2" w14:textId="77777777" w:rsidR="00D55836" w:rsidRDefault="00D55836" w:rsidP="009139A6">
      <w:r>
        <w:separator/>
      </w:r>
    </w:p>
  </w:footnote>
  <w:footnote w:type="continuationSeparator" w:id="0">
    <w:p w14:paraId="7839AEB3" w14:textId="77777777" w:rsidR="00D55836" w:rsidRDefault="00D5583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0E45C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F834F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2C3FA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836"/>
    <w:rsid w:val="000666E0"/>
    <w:rsid w:val="002510B7"/>
    <w:rsid w:val="00270799"/>
    <w:rsid w:val="005C130B"/>
    <w:rsid w:val="00633AE1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55836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C1CDD8"/>
  <w15:chartTrackingRefBased/>
  <w15:docId w15:val="{B0FE6E97-1D67-4CA3-9F36-5FD85A793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5583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ondonroll.org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2024-07-18T16:03:00Z</dcterms:created>
  <dcterms:modified xsi:type="dcterms:W3CDTF">2024-07-18T16:04:00Z</dcterms:modified>
</cp:coreProperties>
</file>